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071" w:rsidRDefault="00741071" w:rsidP="00797C2E">
      <w:pPr>
        <w:pStyle w:val="NormalWeb"/>
        <w:ind w:left="5664"/>
      </w:pPr>
      <w:r>
        <w:rPr>
          <w:b/>
        </w:rPr>
        <w:t xml:space="preserve">                                                                                                                                                                              </w:t>
      </w:r>
      <w:r>
        <w:t xml:space="preserve">Додаток </w:t>
      </w:r>
    </w:p>
    <w:p w:rsidR="00741071" w:rsidRDefault="00741071" w:rsidP="00797C2E">
      <w:pPr>
        <w:pStyle w:val="NormalWeb"/>
      </w:pPr>
      <w:r>
        <w:rPr>
          <w:lang w:val="uk-UA"/>
        </w:rPr>
        <w:t xml:space="preserve">                                                                                    </w:t>
      </w:r>
      <w:r>
        <w:t>до наказу №</w:t>
      </w:r>
      <w:r>
        <w:rPr>
          <w:lang w:val="uk-UA"/>
        </w:rPr>
        <w:t xml:space="preserve"> 1104 </w:t>
      </w:r>
      <w:r>
        <w:t xml:space="preserve"> від </w:t>
      </w:r>
      <w:r>
        <w:rPr>
          <w:lang w:val="uk-UA"/>
        </w:rPr>
        <w:t xml:space="preserve"> 03.04.</w:t>
      </w:r>
      <w:r>
        <w:t xml:space="preserve">2017 р. </w:t>
      </w:r>
    </w:p>
    <w:p w:rsidR="00741071" w:rsidRPr="00933930" w:rsidRDefault="00741071" w:rsidP="00797C2E">
      <w:pPr>
        <w:rPr>
          <w:b/>
          <w:lang w:val="ru-RU"/>
        </w:rPr>
      </w:pPr>
    </w:p>
    <w:p w:rsidR="00741071" w:rsidRDefault="00741071" w:rsidP="00797C2E"/>
    <w:p w:rsidR="00741071" w:rsidRDefault="00741071" w:rsidP="00797C2E">
      <w:r>
        <w:t xml:space="preserve">                                                                                     </w:t>
      </w:r>
    </w:p>
    <w:p w:rsidR="00741071" w:rsidRDefault="00741071" w:rsidP="00797C2E">
      <w:pPr>
        <w:jc w:val="center"/>
      </w:pPr>
      <w:r>
        <w:t>Структура</w:t>
      </w:r>
    </w:p>
    <w:p w:rsidR="00741071" w:rsidRPr="00FD7362" w:rsidRDefault="00741071" w:rsidP="00797C2E">
      <w:pPr>
        <w:jc w:val="center"/>
        <w:rPr>
          <w:b/>
        </w:rPr>
      </w:pPr>
      <w:r>
        <w:t>основних витрат за адресою</w:t>
      </w:r>
      <w:r w:rsidRPr="007F7FA6">
        <w:rPr>
          <w:b/>
        </w:rPr>
        <w:t xml:space="preserve"> </w:t>
      </w:r>
      <w:r>
        <w:rPr>
          <w:b/>
        </w:rPr>
        <w:t>вул.Бережанська,49</w:t>
      </w:r>
    </w:p>
    <w:p w:rsidR="00741071" w:rsidRDefault="00741071" w:rsidP="00797C2E">
      <w:pPr>
        <w:jc w:val="center"/>
      </w:pPr>
    </w:p>
    <w:p w:rsidR="00741071" w:rsidRDefault="00741071" w:rsidP="00797C2E">
      <w:pPr>
        <w:jc w:val="center"/>
      </w:pPr>
      <w:r>
        <w:t>на послуги з утримання будинків і споруд та</w:t>
      </w:r>
    </w:p>
    <w:p w:rsidR="00741071" w:rsidRDefault="00741071" w:rsidP="00797C2E">
      <w:pPr>
        <w:jc w:val="center"/>
      </w:pPr>
      <w:r>
        <w:t>прибудинкових територій без податків</w:t>
      </w:r>
    </w:p>
    <w:p w:rsidR="00741071" w:rsidRDefault="00741071" w:rsidP="00797C2E">
      <w:pPr>
        <w:jc w:val="center"/>
        <w:rPr>
          <w:b/>
        </w:rPr>
      </w:pPr>
    </w:p>
    <w:p w:rsidR="00741071" w:rsidRDefault="00741071" w:rsidP="00502E2F">
      <w:r>
        <w:t xml:space="preserve">                                                                                    </w:t>
      </w:r>
    </w:p>
    <w:p w:rsidR="00741071" w:rsidRDefault="00741071"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741071" w:rsidRPr="00D10A96" w:rsidTr="008A0131">
        <w:tc>
          <w:tcPr>
            <w:tcW w:w="648" w:type="dxa"/>
          </w:tcPr>
          <w:p w:rsidR="00741071" w:rsidRDefault="00741071" w:rsidP="008A0131">
            <w:pPr>
              <w:jc w:val="center"/>
            </w:pPr>
            <w:r>
              <w:t>№ п/п</w:t>
            </w:r>
          </w:p>
        </w:tc>
        <w:tc>
          <w:tcPr>
            <w:tcW w:w="5760" w:type="dxa"/>
          </w:tcPr>
          <w:p w:rsidR="00741071" w:rsidRDefault="00741071" w:rsidP="008A0131">
            <w:pPr>
              <w:jc w:val="center"/>
            </w:pPr>
            <w:r>
              <w:t>Статті витрат</w:t>
            </w:r>
          </w:p>
        </w:tc>
        <w:tc>
          <w:tcPr>
            <w:tcW w:w="2160" w:type="dxa"/>
          </w:tcPr>
          <w:p w:rsidR="00741071" w:rsidRPr="00D10A96" w:rsidRDefault="00741071" w:rsidP="008A0131">
            <w:pPr>
              <w:jc w:val="center"/>
              <w:rPr>
                <w:u w:val="single"/>
              </w:rPr>
            </w:pPr>
            <w:r>
              <w:rPr>
                <w:u w:val="single"/>
              </w:rPr>
              <w:t>Будинки без</w:t>
            </w:r>
          </w:p>
          <w:p w:rsidR="00741071" w:rsidRDefault="00741071" w:rsidP="00EF132A">
            <w:pPr>
              <w:jc w:val="center"/>
            </w:pPr>
            <w:r>
              <w:rPr>
                <w:u w:val="single"/>
              </w:rPr>
              <w:t>ліфта за 1м2</w:t>
            </w:r>
          </w:p>
        </w:tc>
      </w:tr>
      <w:tr w:rsidR="00741071" w:rsidRPr="00D10A96" w:rsidTr="008A0131">
        <w:tc>
          <w:tcPr>
            <w:tcW w:w="648" w:type="dxa"/>
          </w:tcPr>
          <w:p w:rsidR="00741071" w:rsidRDefault="00741071" w:rsidP="008A0131">
            <w:pPr>
              <w:jc w:val="center"/>
            </w:pPr>
            <w:r>
              <w:t>1.</w:t>
            </w:r>
          </w:p>
        </w:tc>
        <w:tc>
          <w:tcPr>
            <w:tcW w:w="5760" w:type="dxa"/>
          </w:tcPr>
          <w:p w:rsidR="00741071" w:rsidRDefault="00741071" w:rsidP="008A0131">
            <w:r>
              <w:t>Прибирання прибудинкової територій</w:t>
            </w:r>
          </w:p>
        </w:tc>
        <w:tc>
          <w:tcPr>
            <w:tcW w:w="2160" w:type="dxa"/>
          </w:tcPr>
          <w:p w:rsidR="00741071" w:rsidRPr="0087027A" w:rsidRDefault="00741071" w:rsidP="00EF132A">
            <w:pPr>
              <w:jc w:val="center"/>
            </w:pPr>
            <w:r>
              <w:t>0,809</w:t>
            </w:r>
          </w:p>
        </w:tc>
      </w:tr>
      <w:tr w:rsidR="00741071" w:rsidRPr="00D10A96" w:rsidTr="008A0131">
        <w:tc>
          <w:tcPr>
            <w:tcW w:w="648" w:type="dxa"/>
          </w:tcPr>
          <w:p w:rsidR="00741071" w:rsidRDefault="00741071" w:rsidP="008A0131">
            <w:pPr>
              <w:jc w:val="center"/>
            </w:pPr>
            <w:r>
              <w:t>2.</w:t>
            </w:r>
          </w:p>
        </w:tc>
        <w:tc>
          <w:tcPr>
            <w:tcW w:w="5760" w:type="dxa"/>
          </w:tcPr>
          <w:p w:rsidR="00741071" w:rsidRDefault="00741071" w:rsidP="008A0131">
            <w:r>
              <w:t>Прибирання сходових кліток</w:t>
            </w:r>
          </w:p>
        </w:tc>
        <w:tc>
          <w:tcPr>
            <w:tcW w:w="2160" w:type="dxa"/>
          </w:tcPr>
          <w:p w:rsidR="00741071" w:rsidRPr="0087027A" w:rsidRDefault="00741071" w:rsidP="00EF132A">
            <w:pPr>
              <w:jc w:val="center"/>
            </w:pPr>
            <w:r>
              <w:t>0,467</w:t>
            </w:r>
          </w:p>
        </w:tc>
      </w:tr>
      <w:tr w:rsidR="00741071" w:rsidRPr="00D10A96" w:rsidTr="008A0131">
        <w:tc>
          <w:tcPr>
            <w:tcW w:w="648" w:type="dxa"/>
          </w:tcPr>
          <w:p w:rsidR="00741071" w:rsidRDefault="00741071" w:rsidP="008A0131">
            <w:pPr>
              <w:jc w:val="center"/>
            </w:pPr>
            <w:r>
              <w:t>3.</w:t>
            </w:r>
          </w:p>
        </w:tc>
        <w:tc>
          <w:tcPr>
            <w:tcW w:w="5760" w:type="dxa"/>
          </w:tcPr>
          <w:p w:rsidR="00741071" w:rsidRDefault="00741071" w:rsidP="008A0131">
            <w:r>
              <w:t>Технічне обслуговування та технічний огляд ліфтового господарства</w:t>
            </w:r>
          </w:p>
        </w:tc>
        <w:tc>
          <w:tcPr>
            <w:tcW w:w="2160" w:type="dxa"/>
          </w:tcPr>
          <w:p w:rsidR="00741071" w:rsidRPr="0087027A" w:rsidRDefault="00741071" w:rsidP="00EF132A">
            <w:pPr>
              <w:ind w:firstLine="708"/>
            </w:pPr>
            <w:r>
              <w:t>_</w:t>
            </w:r>
          </w:p>
        </w:tc>
      </w:tr>
      <w:tr w:rsidR="00741071" w:rsidRPr="00D10A96" w:rsidTr="008A0131">
        <w:tc>
          <w:tcPr>
            <w:tcW w:w="648" w:type="dxa"/>
          </w:tcPr>
          <w:p w:rsidR="00741071" w:rsidRDefault="00741071" w:rsidP="008A0131">
            <w:pPr>
              <w:jc w:val="center"/>
            </w:pPr>
            <w:r>
              <w:t>4.</w:t>
            </w:r>
          </w:p>
        </w:tc>
        <w:tc>
          <w:tcPr>
            <w:tcW w:w="5760" w:type="dxa"/>
          </w:tcPr>
          <w:p w:rsidR="00741071" w:rsidRDefault="00741071" w:rsidP="008A0131">
            <w:r>
              <w:t>Енергопостачання для ліфтів</w:t>
            </w:r>
          </w:p>
        </w:tc>
        <w:tc>
          <w:tcPr>
            <w:tcW w:w="2160" w:type="dxa"/>
          </w:tcPr>
          <w:p w:rsidR="00741071" w:rsidRPr="00F77A1A" w:rsidRDefault="00741071" w:rsidP="00EF132A">
            <w:pPr>
              <w:tabs>
                <w:tab w:val="left" w:pos="735"/>
                <w:tab w:val="center" w:pos="972"/>
              </w:tabs>
            </w:pPr>
            <w:r>
              <w:tab/>
              <w:t>-</w:t>
            </w:r>
          </w:p>
        </w:tc>
      </w:tr>
      <w:tr w:rsidR="00741071" w:rsidRPr="00D10A96" w:rsidTr="008A0131">
        <w:tc>
          <w:tcPr>
            <w:tcW w:w="648" w:type="dxa"/>
          </w:tcPr>
          <w:p w:rsidR="00741071" w:rsidRDefault="00741071" w:rsidP="008A0131">
            <w:pPr>
              <w:jc w:val="center"/>
            </w:pPr>
            <w:r>
              <w:t>5.</w:t>
            </w:r>
          </w:p>
        </w:tc>
        <w:tc>
          <w:tcPr>
            <w:tcW w:w="5760" w:type="dxa"/>
          </w:tcPr>
          <w:p w:rsidR="00741071" w:rsidRDefault="00741071" w:rsidP="008A0131">
            <w:r>
              <w:t>Освітлення місць загального користування, підвалів</w:t>
            </w:r>
          </w:p>
        </w:tc>
        <w:tc>
          <w:tcPr>
            <w:tcW w:w="2160" w:type="dxa"/>
          </w:tcPr>
          <w:p w:rsidR="00741071" w:rsidRDefault="00741071" w:rsidP="00EF132A">
            <w:pPr>
              <w:jc w:val="center"/>
            </w:pPr>
            <w:r>
              <w:t>0,147</w:t>
            </w:r>
          </w:p>
          <w:p w:rsidR="00741071" w:rsidRPr="00E069FC" w:rsidRDefault="00741071" w:rsidP="00EF132A">
            <w:pPr>
              <w:jc w:val="center"/>
            </w:pPr>
          </w:p>
        </w:tc>
      </w:tr>
      <w:tr w:rsidR="00741071" w:rsidRPr="00D10A96" w:rsidTr="008A0131">
        <w:tc>
          <w:tcPr>
            <w:tcW w:w="648" w:type="dxa"/>
          </w:tcPr>
          <w:p w:rsidR="00741071" w:rsidRDefault="00741071" w:rsidP="008A0131">
            <w:pPr>
              <w:jc w:val="center"/>
            </w:pPr>
            <w:r>
              <w:t>6.</w:t>
            </w:r>
          </w:p>
        </w:tc>
        <w:tc>
          <w:tcPr>
            <w:tcW w:w="5760" w:type="dxa"/>
          </w:tcPr>
          <w:p w:rsidR="00741071" w:rsidRDefault="00741071"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741071" w:rsidRPr="00E069FC" w:rsidRDefault="00741071" w:rsidP="00EF132A">
            <w:pPr>
              <w:jc w:val="center"/>
            </w:pPr>
            <w:r>
              <w:t>0,981</w:t>
            </w:r>
          </w:p>
        </w:tc>
      </w:tr>
      <w:tr w:rsidR="00741071" w:rsidRPr="00D10A96" w:rsidTr="008A0131">
        <w:tc>
          <w:tcPr>
            <w:tcW w:w="648" w:type="dxa"/>
          </w:tcPr>
          <w:p w:rsidR="00741071" w:rsidRDefault="00741071" w:rsidP="008A0131">
            <w:pPr>
              <w:jc w:val="center"/>
            </w:pPr>
            <w:r>
              <w:t>7.</w:t>
            </w:r>
          </w:p>
        </w:tc>
        <w:tc>
          <w:tcPr>
            <w:tcW w:w="5760" w:type="dxa"/>
          </w:tcPr>
          <w:p w:rsidR="00741071" w:rsidRDefault="00741071" w:rsidP="008A0131">
            <w:r>
              <w:t>Технічне обслуговування внутрішньо будинкових систем:</w:t>
            </w:r>
          </w:p>
          <w:p w:rsidR="00741071" w:rsidRDefault="00741071" w:rsidP="008A0131">
            <w:r>
              <w:t>- холодного водопостачання та водовідведення</w:t>
            </w:r>
          </w:p>
          <w:p w:rsidR="00741071" w:rsidRDefault="00741071" w:rsidP="008A0131">
            <w:r>
              <w:t>- технічне обслуговування внутрішньо-будинкових мереж теплопостачання, гарячого водопостачання</w:t>
            </w:r>
          </w:p>
        </w:tc>
        <w:tc>
          <w:tcPr>
            <w:tcW w:w="2160" w:type="dxa"/>
          </w:tcPr>
          <w:p w:rsidR="00741071" w:rsidRPr="00E069FC" w:rsidRDefault="00741071" w:rsidP="008A0131">
            <w:pPr>
              <w:jc w:val="center"/>
            </w:pPr>
            <w:r>
              <w:t>0,527</w:t>
            </w:r>
          </w:p>
          <w:p w:rsidR="00741071" w:rsidRDefault="00741071" w:rsidP="008A0131">
            <w:pPr>
              <w:jc w:val="center"/>
            </w:pPr>
          </w:p>
          <w:p w:rsidR="00741071" w:rsidRPr="00E069FC" w:rsidRDefault="00741071" w:rsidP="008A0131">
            <w:pPr>
              <w:jc w:val="center"/>
            </w:pPr>
            <w:r>
              <w:t>0,196</w:t>
            </w:r>
          </w:p>
          <w:p w:rsidR="00741071" w:rsidRDefault="00741071" w:rsidP="008A0131">
            <w:pPr>
              <w:jc w:val="center"/>
            </w:pPr>
          </w:p>
          <w:p w:rsidR="00741071" w:rsidRPr="00E069FC" w:rsidRDefault="00741071" w:rsidP="00EF132A">
            <w:pPr>
              <w:jc w:val="center"/>
            </w:pPr>
            <w:r>
              <w:t>0,331</w:t>
            </w:r>
          </w:p>
        </w:tc>
      </w:tr>
      <w:tr w:rsidR="00741071" w:rsidRPr="00D10A96" w:rsidTr="008A0131">
        <w:tc>
          <w:tcPr>
            <w:tcW w:w="648" w:type="dxa"/>
          </w:tcPr>
          <w:p w:rsidR="00741071" w:rsidRDefault="00741071" w:rsidP="008A0131">
            <w:pPr>
              <w:jc w:val="center"/>
            </w:pPr>
            <w:r>
              <w:t>8.</w:t>
            </w:r>
          </w:p>
        </w:tc>
        <w:tc>
          <w:tcPr>
            <w:tcW w:w="5760" w:type="dxa"/>
          </w:tcPr>
          <w:p w:rsidR="00741071" w:rsidRDefault="00741071" w:rsidP="008A0131">
            <w:r>
              <w:t>Дератизація, дезінфекція</w:t>
            </w:r>
          </w:p>
        </w:tc>
        <w:tc>
          <w:tcPr>
            <w:tcW w:w="2160" w:type="dxa"/>
          </w:tcPr>
          <w:p w:rsidR="00741071" w:rsidRPr="00E069FC" w:rsidRDefault="00741071" w:rsidP="00EF132A">
            <w:pPr>
              <w:jc w:val="center"/>
            </w:pPr>
            <w:r>
              <w:t>0,043</w:t>
            </w:r>
          </w:p>
        </w:tc>
      </w:tr>
      <w:tr w:rsidR="00741071" w:rsidRPr="00D10A96" w:rsidTr="008A0131">
        <w:tc>
          <w:tcPr>
            <w:tcW w:w="648" w:type="dxa"/>
          </w:tcPr>
          <w:p w:rsidR="00741071" w:rsidRDefault="00741071" w:rsidP="008A0131">
            <w:pPr>
              <w:jc w:val="center"/>
            </w:pPr>
            <w:r>
              <w:t>9.</w:t>
            </w:r>
          </w:p>
        </w:tc>
        <w:tc>
          <w:tcPr>
            <w:tcW w:w="5760" w:type="dxa"/>
          </w:tcPr>
          <w:p w:rsidR="00741071" w:rsidRDefault="00741071" w:rsidP="008A0131">
            <w:r>
              <w:t>Рентабельність</w:t>
            </w:r>
          </w:p>
        </w:tc>
        <w:tc>
          <w:tcPr>
            <w:tcW w:w="2160" w:type="dxa"/>
          </w:tcPr>
          <w:p w:rsidR="00741071" w:rsidRPr="0087027A" w:rsidRDefault="00741071" w:rsidP="00EF132A">
            <w:pPr>
              <w:jc w:val="center"/>
            </w:pPr>
            <w:r>
              <w:t>0,135</w:t>
            </w:r>
          </w:p>
        </w:tc>
      </w:tr>
      <w:tr w:rsidR="00741071" w:rsidRPr="00D10A96" w:rsidTr="008A0131">
        <w:tc>
          <w:tcPr>
            <w:tcW w:w="648" w:type="dxa"/>
          </w:tcPr>
          <w:p w:rsidR="00741071" w:rsidRDefault="00741071" w:rsidP="008A0131">
            <w:pPr>
              <w:jc w:val="center"/>
            </w:pPr>
            <w:r>
              <w:t>10.</w:t>
            </w:r>
          </w:p>
        </w:tc>
        <w:tc>
          <w:tcPr>
            <w:tcW w:w="5760" w:type="dxa"/>
          </w:tcPr>
          <w:p w:rsidR="00741071" w:rsidRDefault="00741071" w:rsidP="008A0131">
            <w:r>
              <w:t>Всього</w:t>
            </w:r>
          </w:p>
        </w:tc>
        <w:tc>
          <w:tcPr>
            <w:tcW w:w="2160" w:type="dxa"/>
          </w:tcPr>
          <w:p w:rsidR="00741071" w:rsidRPr="0087027A" w:rsidRDefault="00741071" w:rsidP="00EF132A">
            <w:pPr>
              <w:jc w:val="center"/>
            </w:pPr>
            <w:r>
              <w:t>3,109</w:t>
            </w:r>
          </w:p>
        </w:tc>
      </w:tr>
    </w:tbl>
    <w:p w:rsidR="00741071" w:rsidRDefault="00741071" w:rsidP="00C20A8A"/>
    <w:p w:rsidR="00741071" w:rsidRDefault="00741071"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741071" w:rsidRDefault="00741071" w:rsidP="00797C2E">
      <w:pPr>
        <w:pStyle w:val="NormalWeb"/>
        <w:rPr>
          <w:lang w:val="uk-UA"/>
        </w:rPr>
      </w:pPr>
    </w:p>
    <w:p w:rsidR="00741071" w:rsidRPr="00C86F1C" w:rsidRDefault="00741071"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741071" w:rsidRDefault="00741071" w:rsidP="00C20A8A">
      <w:bookmarkStart w:id="0" w:name="_GoBack"/>
      <w:bookmarkEnd w:id="0"/>
    </w:p>
    <w:sectPr w:rsidR="00741071"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0C6849"/>
    <w:rsid w:val="00137E90"/>
    <w:rsid w:val="00147FA2"/>
    <w:rsid w:val="0015338E"/>
    <w:rsid w:val="00180FA4"/>
    <w:rsid w:val="001A4CD9"/>
    <w:rsid w:val="001B452D"/>
    <w:rsid w:val="001F6A60"/>
    <w:rsid w:val="0020612F"/>
    <w:rsid w:val="00217322"/>
    <w:rsid w:val="0023495B"/>
    <w:rsid w:val="00280D31"/>
    <w:rsid w:val="002924F7"/>
    <w:rsid w:val="002A0B81"/>
    <w:rsid w:val="002E6FCE"/>
    <w:rsid w:val="00304A89"/>
    <w:rsid w:val="00335F42"/>
    <w:rsid w:val="003F6F95"/>
    <w:rsid w:val="004029C0"/>
    <w:rsid w:val="00436B8A"/>
    <w:rsid w:val="00444206"/>
    <w:rsid w:val="0046184D"/>
    <w:rsid w:val="00462296"/>
    <w:rsid w:val="004E5D8E"/>
    <w:rsid w:val="00502E2F"/>
    <w:rsid w:val="005354A2"/>
    <w:rsid w:val="00574DDE"/>
    <w:rsid w:val="00591C67"/>
    <w:rsid w:val="005E3C6F"/>
    <w:rsid w:val="005F45D0"/>
    <w:rsid w:val="006558B5"/>
    <w:rsid w:val="006A2819"/>
    <w:rsid w:val="00730A25"/>
    <w:rsid w:val="00741071"/>
    <w:rsid w:val="00797C2E"/>
    <w:rsid w:val="007B4518"/>
    <w:rsid w:val="007B5457"/>
    <w:rsid w:val="007F7FA6"/>
    <w:rsid w:val="00833152"/>
    <w:rsid w:val="00861985"/>
    <w:rsid w:val="0087027A"/>
    <w:rsid w:val="008A0131"/>
    <w:rsid w:val="008B5407"/>
    <w:rsid w:val="00933930"/>
    <w:rsid w:val="00971AAE"/>
    <w:rsid w:val="00971B6B"/>
    <w:rsid w:val="00984673"/>
    <w:rsid w:val="00A0170B"/>
    <w:rsid w:val="00A044BB"/>
    <w:rsid w:val="00A048C7"/>
    <w:rsid w:val="00A11E7A"/>
    <w:rsid w:val="00A60B69"/>
    <w:rsid w:val="00A870B7"/>
    <w:rsid w:val="00AF61AD"/>
    <w:rsid w:val="00C20A8A"/>
    <w:rsid w:val="00C4781A"/>
    <w:rsid w:val="00C86C4C"/>
    <w:rsid w:val="00C86F1C"/>
    <w:rsid w:val="00C970F9"/>
    <w:rsid w:val="00C97EC8"/>
    <w:rsid w:val="00CB4F2F"/>
    <w:rsid w:val="00D10A96"/>
    <w:rsid w:val="00D95CFD"/>
    <w:rsid w:val="00DE7799"/>
    <w:rsid w:val="00DE7D6D"/>
    <w:rsid w:val="00E069FC"/>
    <w:rsid w:val="00E128A7"/>
    <w:rsid w:val="00EF132A"/>
    <w:rsid w:val="00F4227D"/>
    <w:rsid w:val="00F77A1A"/>
    <w:rsid w:val="00F81EEC"/>
    <w:rsid w:val="00FC1703"/>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2</Pages>
  <Words>320</Words>
  <Characters>1828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30</cp:revision>
  <cp:lastPrinted>2017-03-28T09:41:00Z</cp:lastPrinted>
  <dcterms:created xsi:type="dcterms:W3CDTF">2017-03-21T13:21:00Z</dcterms:created>
  <dcterms:modified xsi:type="dcterms:W3CDTF">2017-04-06T05:11:00Z</dcterms:modified>
</cp:coreProperties>
</file>